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D96" w:rsidRDefault="00384D96" w:rsidP="00384D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BAYFELD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84D96" w:rsidRDefault="00384D96" w:rsidP="00384D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Buxton, Norfolk. Husbandman.</w:t>
      </w:r>
    </w:p>
    <w:p w:rsidR="00384D96" w:rsidRDefault="00384D96" w:rsidP="00384D96">
      <w:pPr>
        <w:rPr>
          <w:rFonts w:ascii="Times New Roman" w:hAnsi="Times New Roman" w:cs="Times New Roman"/>
        </w:rPr>
      </w:pPr>
    </w:p>
    <w:p w:rsidR="00384D96" w:rsidRDefault="00384D96" w:rsidP="00384D96">
      <w:pPr>
        <w:rPr>
          <w:rFonts w:ascii="Times New Roman" w:hAnsi="Times New Roman" w:cs="Times New Roman"/>
        </w:rPr>
      </w:pPr>
    </w:p>
    <w:p w:rsidR="00384D96" w:rsidRDefault="00384D96" w:rsidP="00384D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Boleyn(q.v.) brought a plaint of debt against him and</w:t>
      </w:r>
    </w:p>
    <w:p w:rsidR="00384D96" w:rsidRDefault="00384D96" w:rsidP="00384D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Smyth of </w:t>
      </w:r>
      <w:proofErr w:type="spellStart"/>
      <w:r>
        <w:rPr>
          <w:rFonts w:ascii="Times New Roman" w:hAnsi="Times New Roman" w:cs="Times New Roman"/>
        </w:rPr>
        <w:t>Stiffkey</w:t>
      </w:r>
      <w:proofErr w:type="spellEnd"/>
      <w:r>
        <w:rPr>
          <w:rFonts w:ascii="Times New Roman" w:hAnsi="Times New Roman" w:cs="Times New Roman"/>
        </w:rPr>
        <w:t>(q.v.).</w:t>
      </w:r>
    </w:p>
    <w:p w:rsidR="00384D96" w:rsidRDefault="00384D96" w:rsidP="00384D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384D96" w:rsidRDefault="00384D96" w:rsidP="00384D96">
      <w:pPr>
        <w:rPr>
          <w:rFonts w:ascii="Times New Roman" w:hAnsi="Times New Roman" w:cs="Times New Roman"/>
        </w:rPr>
      </w:pPr>
    </w:p>
    <w:p w:rsidR="00384D96" w:rsidRPr="00487645" w:rsidRDefault="00384D96" w:rsidP="00384D96"/>
    <w:p w:rsidR="00384D96" w:rsidRDefault="00384D96" w:rsidP="00384D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2017</w:t>
      </w:r>
    </w:p>
    <w:p w:rsidR="006B2F86" w:rsidRPr="00E71FC3" w:rsidRDefault="00384D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D96" w:rsidRDefault="00384D96" w:rsidP="00E71FC3">
      <w:r>
        <w:separator/>
      </w:r>
    </w:p>
  </w:endnote>
  <w:endnote w:type="continuationSeparator" w:id="0">
    <w:p w:rsidR="00384D96" w:rsidRDefault="00384D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D96" w:rsidRDefault="00384D96" w:rsidP="00E71FC3">
      <w:r>
        <w:separator/>
      </w:r>
    </w:p>
  </w:footnote>
  <w:footnote w:type="continuationSeparator" w:id="0">
    <w:p w:rsidR="00384D96" w:rsidRDefault="00384D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D96"/>
    <w:rsid w:val="001A7C09"/>
    <w:rsid w:val="00384D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4C1E70-B717-471B-B973-A4FB1CC0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84D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2017-03-05T20:49:00Z</dcterms:created>
  <dcterms:modified xsi:type="dcterms:W3CDTF">2017-03-05T20:51:00Z</dcterms:modified>
</cp:coreProperties>
</file>